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DB4569" w14:paraId="17EF7B03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596878CF" w14:textId="77777777" w:rsidR="00D11DF0" w:rsidRPr="00DB4569" w:rsidRDefault="00D11DF0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  <w:tr w:rsidR="001F043B" w:rsidRPr="00DB4569" w14:paraId="42C551EE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594EE573" w14:textId="77777777" w:rsidR="001F043B" w:rsidRPr="00DB4569" w:rsidRDefault="001F043B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800E36" w:rsidRPr="00DB4569" w14:paraId="5E6B9068" w14:textId="77777777" w:rsidTr="007946BA">
        <w:trPr>
          <w:trHeight w:val="822"/>
        </w:trPr>
        <w:tc>
          <w:tcPr>
            <w:tcW w:w="2920" w:type="dxa"/>
            <w:vAlign w:val="bottom"/>
          </w:tcPr>
          <w:p w14:paraId="26E4F98B" w14:textId="77777777" w:rsidR="002654A8" w:rsidRPr="00DB4569" w:rsidRDefault="00FE0105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Annexe 9</w:t>
            </w:r>
            <w:r w:rsidR="002654A8" w:rsidRPr="00DB4569">
              <w:rPr>
                <w:rFonts w:cstheme="minorHAnsi"/>
                <w:b/>
                <w:sz w:val="22"/>
              </w:rPr>
              <w:t>-bi</w:t>
            </w:r>
            <w:r w:rsidR="001F043B" w:rsidRPr="00DB4569">
              <w:rPr>
                <w:rFonts w:cstheme="minorHAnsi"/>
                <w:b/>
                <w:sz w:val="22"/>
              </w:rPr>
              <w:t>s : information sur les suites pénales TNR</w:t>
            </w:r>
          </w:p>
          <w:p w14:paraId="39461A6B" w14:textId="77777777" w:rsidR="002654A8" w:rsidRPr="00DB4569" w:rsidRDefault="002654A8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  <w:p w14:paraId="51705B4E" w14:textId="77777777" w:rsidR="00800E36" w:rsidRPr="00DB4569" w:rsidRDefault="00800E36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497" w:type="dxa"/>
        <w:tblLayout w:type="fixed"/>
        <w:tblLook w:val="0600" w:firstRow="0" w:lastRow="0" w:firstColumn="0" w:lastColumn="0" w:noHBand="1" w:noVBand="1"/>
      </w:tblPr>
      <w:tblGrid>
        <w:gridCol w:w="4748"/>
        <w:gridCol w:w="562"/>
        <w:gridCol w:w="4187"/>
      </w:tblGrid>
      <w:tr w:rsidR="00EC74D5" w:rsidRPr="00DB4569" w14:paraId="4A6178F7" w14:textId="77777777" w:rsidTr="00914121">
        <w:trPr>
          <w:trHeight w:val="1247"/>
        </w:trPr>
        <w:tc>
          <w:tcPr>
            <w:tcW w:w="4748" w:type="dxa"/>
          </w:tcPr>
          <w:p w14:paraId="5F8FD426" w14:textId="77777777" w:rsidR="00EC74D5" w:rsidRPr="00DB4569" w:rsidRDefault="00EC74D5" w:rsidP="00BB63D0">
            <w:pPr>
              <w:rPr>
                <w:rFonts w:cstheme="minorHAnsi"/>
              </w:rPr>
            </w:pPr>
          </w:p>
        </w:tc>
        <w:tc>
          <w:tcPr>
            <w:tcW w:w="562" w:type="dxa"/>
            <w:vMerge w:val="restart"/>
          </w:tcPr>
          <w:p w14:paraId="2BCAA500" w14:textId="77777777" w:rsidR="00EC74D5" w:rsidRPr="00DB4569" w:rsidRDefault="00EC74D5" w:rsidP="00BB63D0">
            <w:pPr>
              <w:rPr>
                <w:rFonts w:cstheme="minorHAnsi"/>
              </w:rPr>
            </w:pPr>
          </w:p>
        </w:tc>
        <w:tc>
          <w:tcPr>
            <w:tcW w:w="4186" w:type="dxa"/>
            <w:vMerge w:val="restart"/>
          </w:tcPr>
          <w:p w14:paraId="1828B9C2" w14:textId="77777777" w:rsidR="00B0019E" w:rsidRPr="00DB4569" w:rsidRDefault="001F043B" w:rsidP="00B0019E">
            <w:pPr>
              <w:pStyle w:val="Texte-Intituldroite"/>
              <w:rPr>
                <w:rFonts w:cstheme="minorHAnsi"/>
              </w:rPr>
            </w:pPr>
            <w:r w:rsidRPr="00DB4569">
              <w:rPr>
                <w:rFonts w:cstheme="minorHAnsi"/>
              </w:rPr>
              <w:t>M. Mme le Maire</w:t>
            </w:r>
            <w:r w:rsidR="00DB4569" w:rsidRPr="00DB4569">
              <w:rPr>
                <w:rFonts w:cstheme="minorHAnsi"/>
              </w:rPr>
              <w:t xml:space="preserve"> de XXX</w:t>
            </w:r>
          </w:p>
          <w:p w14:paraId="6D6B0943" w14:textId="77777777" w:rsidR="00B0019E" w:rsidRPr="00DB4569" w:rsidRDefault="002771B4" w:rsidP="00B0019E">
            <w:pPr>
              <w:pStyle w:val="Texte-Intituldroite"/>
              <w:rPr>
                <w:rFonts w:cstheme="minorHAnsi"/>
              </w:rPr>
            </w:pPr>
            <w:r w:rsidRPr="00DB4569">
              <w:rPr>
                <w:rFonts w:cstheme="minorHAnsi"/>
              </w:rPr>
              <w:t>Mair</w:t>
            </w:r>
            <w:r w:rsidR="00DB4569" w:rsidRPr="00DB4569">
              <w:rPr>
                <w:rFonts w:cstheme="minorHAnsi"/>
              </w:rPr>
              <w:t>i</w:t>
            </w:r>
            <w:r w:rsidRPr="00DB4569">
              <w:rPr>
                <w:rFonts w:cstheme="minorHAnsi"/>
              </w:rPr>
              <w:t xml:space="preserve">e de </w:t>
            </w:r>
            <w:r w:rsidR="001F043B" w:rsidRPr="00DB4569">
              <w:rPr>
                <w:rFonts w:cstheme="minorHAnsi"/>
              </w:rPr>
              <w:t>XXX</w:t>
            </w:r>
          </w:p>
          <w:p w14:paraId="3E4F3B9D" w14:textId="77777777" w:rsidR="00B0019E" w:rsidRPr="00DB4569" w:rsidRDefault="001F043B" w:rsidP="00B0019E">
            <w:pPr>
              <w:pStyle w:val="Texte-Intituldroite"/>
              <w:rPr>
                <w:rFonts w:cstheme="minorHAnsi"/>
              </w:rPr>
            </w:pPr>
            <w:r w:rsidRPr="00DB4569">
              <w:rPr>
                <w:rFonts w:cstheme="minorHAnsi"/>
              </w:rPr>
              <w:t>adresse</w:t>
            </w:r>
          </w:p>
          <w:p w14:paraId="00AEBBA6" w14:textId="77777777" w:rsidR="00EC74D5" w:rsidRPr="00DB4569" w:rsidRDefault="00EC74D5" w:rsidP="00B0019E">
            <w:pPr>
              <w:pStyle w:val="Texte-Intituldroite"/>
              <w:rPr>
                <w:rFonts w:cstheme="minorHAnsi"/>
              </w:rPr>
            </w:pPr>
          </w:p>
        </w:tc>
      </w:tr>
      <w:tr w:rsidR="00EC74D5" w:rsidRPr="00DB4569" w14:paraId="41AA8976" w14:textId="77777777" w:rsidTr="00914121">
        <w:trPr>
          <w:trHeight w:val="1423"/>
        </w:trPr>
        <w:tc>
          <w:tcPr>
            <w:tcW w:w="4748" w:type="dxa"/>
          </w:tcPr>
          <w:p w14:paraId="186A7546" w14:textId="77777777" w:rsidR="00EC74D5" w:rsidRPr="00DB4569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DB4569">
              <w:rPr>
                <w:rStyle w:val="Texte-Bold"/>
                <w:rFonts w:cstheme="minorHAnsi"/>
                <w:sz w:val="22"/>
              </w:rPr>
              <w:t>N/Réf. :</w:t>
            </w:r>
            <w:r w:rsidRPr="00DB4569">
              <w:rPr>
                <w:rFonts w:cstheme="minorHAnsi"/>
                <w:sz w:val="22"/>
              </w:rPr>
              <w:t xml:space="preserve"> 00/00</w:t>
            </w:r>
          </w:p>
          <w:p w14:paraId="4721BFB1" w14:textId="77777777" w:rsidR="00EC74D5" w:rsidRPr="00DB4569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DB4569">
              <w:rPr>
                <w:rStyle w:val="Texte-Bold"/>
                <w:rFonts w:cstheme="minorHAnsi"/>
                <w:sz w:val="22"/>
              </w:rPr>
              <w:t>V/Réf. :</w:t>
            </w:r>
            <w:r w:rsidRPr="00DB4569">
              <w:rPr>
                <w:rFonts w:cstheme="minorHAnsi"/>
                <w:sz w:val="22"/>
              </w:rPr>
              <w:t xml:space="preserve"> 00/00</w:t>
            </w:r>
          </w:p>
          <w:p w14:paraId="74C3CB27" w14:textId="77777777" w:rsidR="00EC74D5" w:rsidRPr="00DB4569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DB4569">
              <w:rPr>
                <w:rStyle w:val="Texte-Bold"/>
                <w:rFonts w:cstheme="minorHAnsi"/>
                <w:sz w:val="22"/>
              </w:rPr>
              <w:t>Affaire suivie par :</w:t>
            </w:r>
            <w:r w:rsidRPr="00DB4569">
              <w:rPr>
                <w:rFonts w:cstheme="minorHAnsi"/>
                <w:sz w:val="22"/>
              </w:rPr>
              <w:t xml:space="preserve"> Prénom NOM </w:t>
            </w:r>
          </w:p>
          <w:p w14:paraId="16559FEA" w14:textId="77777777" w:rsidR="00EC74D5" w:rsidRPr="00DB4569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DB4569">
              <w:rPr>
                <w:rStyle w:val="Texte-Bold"/>
                <w:rFonts w:cstheme="minorHAnsi"/>
                <w:sz w:val="22"/>
              </w:rPr>
              <w:t>Tél. :</w:t>
            </w:r>
            <w:r w:rsidRPr="00DB4569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562" w:type="dxa"/>
            <w:vMerge/>
          </w:tcPr>
          <w:p w14:paraId="6DE49A83" w14:textId="77777777" w:rsidR="00EC74D5" w:rsidRPr="00DB4569" w:rsidRDefault="00EC74D5" w:rsidP="00BB63D0">
            <w:pPr>
              <w:rPr>
                <w:rFonts w:cstheme="minorHAnsi"/>
              </w:rPr>
            </w:pPr>
          </w:p>
        </w:tc>
        <w:tc>
          <w:tcPr>
            <w:tcW w:w="4186" w:type="dxa"/>
            <w:vMerge/>
          </w:tcPr>
          <w:p w14:paraId="760890DE" w14:textId="77777777" w:rsidR="00EC74D5" w:rsidRPr="00DB4569" w:rsidRDefault="00EC74D5" w:rsidP="00BB63D0">
            <w:pPr>
              <w:rPr>
                <w:rFonts w:cstheme="minorHAnsi"/>
              </w:rPr>
            </w:pPr>
          </w:p>
        </w:tc>
      </w:tr>
      <w:tr w:rsidR="00EC74D5" w:rsidRPr="00DB4569" w14:paraId="2B825E88" w14:textId="77777777" w:rsidTr="00914121">
        <w:trPr>
          <w:trHeight w:hRule="exact" w:val="262"/>
        </w:trPr>
        <w:tc>
          <w:tcPr>
            <w:tcW w:w="9497" w:type="dxa"/>
            <w:gridSpan w:val="3"/>
          </w:tcPr>
          <w:p w14:paraId="46685499" w14:textId="77777777" w:rsidR="00EC74D5" w:rsidRPr="00DB4569" w:rsidRDefault="00EC74D5" w:rsidP="00BB63D0">
            <w:pPr>
              <w:rPr>
                <w:rFonts w:cstheme="minorHAnsi"/>
              </w:rPr>
            </w:pPr>
          </w:p>
        </w:tc>
      </w:tr>
      <w:tr w:rsidR="00EC74D5" w:rsidRPr="00DB4569" w14:paraId="111DDB4D" w14:textId="77777777" w:rsidTr="00914121">
        <w:trPr>
          <w:trHeight w:val="731"/>
        </w:trPr>
        <w:tc>
          <w:tcPr>
            <w:tcW w:w="9497" w:type="dxa"/>
            <w:gridSpan w:val="3"/>
          </w:tcPr>
          <w:p w14:paraId="43713EEE" w14:textId="77777777" w:rsidR="002771B4" w:rsidRPr="00DB4569" w:rsidRDefault="00EC74D5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DB4569">
              <w:rPr>
                <w:rStyle w:val="Texte-Bold"/>
                <w:rFonts w:cstheme="minorHAnsi"/>
              </w:rPr>
              <w:t>Objet :</w:t>
            </w:r>
            <w:r w:rsidR="00D11DF0" w:rsidRPr="00DB4569">
              <w:rPr>
                <w:rFonts w:cstheme="minorHAnsi"/>
              </w:rPr>
              <w:t xml:space="preserve"> </w:t>
            </w:r>
            <w:r w:rsidR="002771B4" w:rsidRPr="00DB4569">
              <w:rPr>
                <w:rFonts w:cstheme="minorHAnsi"/>
                <w:color w:val="000000"/>
              </w:rPr>
              <w:t xml:space="preserve">Information sur les suites pénales données à une procédure </w:t>
            </w:r>
            <w:r w:rsidR="00F23648" w:rsidRPr="00DB4569">
              <w:rPr>
                <w:rFonts w:cstheme="minorHAnsi"/>
                <w:color w:val="000000"/>
              </w:rPr>
              <w:t>de transaction proposée par le M</w:t>
            </w:r>
            <w:r w:rsidR="002771B4" w:rsidRPr="00DB4569">
              <w:rPr>
                <w:rFonts w:cstheme="minorHAnsi"/>
                <w:color w:val="000000"/>
              </w:rPr>
              <w:t xml:space="preserve">aire aux fins de </w:t>
            </w:r>
            <w:r w:rsidR="00617F03" w:rsidRPr="00DB4569">
              <w:rPr>
                <w:rFonts w:cstheme="minorHAnsi"/>
                <w:color w:val="000000"/>
              </w:rPr>
              <w:t xml:space="preserve">travail non rémunéré au profit de la </w:t>
            </w:r>
            <w:r w:rsidR="002771B4" w:rsidRPr="00DB4569">
              <w:rPr>
                <w:rFonts w:cstheme="minorHAnsi"/>
                <w:color w:val="000000"/>
              </w:rPr>
              <w:t>commune</w:t>
            </w:r>
          </w:p>
          <w:p w14:paraId="6A87FACA" w14:textId="77777777" w:rsidR="0053739F" w:rsidRPr="00DB4569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7DACF869" w14:textId="77777777" w:rsidR="0053739F" w:rsidRPr="00DB4569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b/>
                <w:color w:val="000000"/>
              </w:rPr>
              <w:t>Référence</w:t>
            </w:r>
            <w:r w:rsidRPr="00DB4569">
              <w:rPr>
                <w:rFonts w:cstheme="minorHAnsi"/>
                <w:color w:val="000000"/>
              </w:rPr>
              <w:t> : Transaction n°</w:t>
            </w:r>
          </w:p>
          <w:p w14:paraId="6FC2DCF6" w14:textId="77777777" w:rsidR="00914121" w:rsidRPr="00DB4569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21A3BD49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21A14CFF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color w:val="000000"/>
              </w:rPr>
              <w:t>Dans l’affaire visée en référence, concernant M. Mme ……………………………………..,</w:t>
            </w:r>
          </w:p>
          <w:p w14:paraId="4413A44F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40934417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color w:val="000000"/>
              </w:rPr>
              <w:t>J’ai l’honneur de vous faire connaître que</w:t>
            </w:r>
          </w:p>
          <w:p w14:paraId="6CA7F494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025EC3E3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color w:val="000000"/>
              </w:rPr>
              <w:t>□ j’ai décidé de poursuivre le (la) contrevenant (e) devant la juridiction pénale. Vous serez tenu (e) informé (e) de la date d’audience</w:t>
            </w:r>
          </w:p>
          <w:p w14:paraId="088D8128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37A09D06" w14:textId="77777777" w:rsidR="002771B4" w:rsidRPr="00DB4569" w:rsidRDefault="002771B4" w:rsidP="001F04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color w:val="000000"/>
              </w:rPr>
              <w:t>□ j’ai constaté l’extinction de l’action publique, la transaction proposée ayant été</w:t>
            </w:r>
            <w:r w:rsidR="001F043B" w:rsidRPr="00DB4569">
              <w:rPr>
                <w:rFonts w:cstheme="minorHAnsi"/>
                <w:color w:val="000000"/>
              </w:rPr>
              <w:t xml:space="preserve"> </w:t>
            </w:r>
            <w:r w:rsidRPr="00DB4569">
              <w:rPr>
                <w:rFonts w:cstheme="minorHAnsi"/>
                <w:color w:val="000000"/>
              </w:rPr>
              <w:t>exécutée</w:t>
            </w:r>
          </w:p>
          <w:p w14:paraId="27B4B036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59D8C548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color w:val="000000"/>
              </w:rPr>
              <w:t>□ autre :</w:t>
            </w:r>
          </w:p>
          <w:p w14:paraId="6C1547CD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</w:t>
            </w:r>
          </w:p>
          <w:p w14:paraId="07706BDA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</w:t>
            </w:r>
          </w:p>
          <w:p w14:paraId="7EE63EB7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6200FF58" w14:textId="77777777" w:rsidR="002771B4" w:rsidRPr="00DB4569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5B50BF63" w14:textId="77777777" w:rsidR="002771B4" w:rsidRPr="00DB4569" w:rsidRDefault="001F043B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DB4569">
              <w:rPr>
                <w:rFonts w:cstheme="minorHAnsi"/>
                <w:color w:val="000000"/>
              </w:rPr>
              <w:t>Veuillez agréer, M. Mme</w:t>
            </w:r>
            <w:r w:rsidR="002771B4" w:rsidRPr="00DB4569">
              <w:rPr>
                <w:rFonts w:cstheme="minorHAnsi"/>
                <w:color w:val="000000"/>
              </w:rPr>
              <w:t xml:space="preserve"> le Maire, l’expression de ma parfaite considération.</w:t>
            </w:r>
          </w:p>
          <w:p w14:paraId="43CB32CC" w14:textId="77777777" w:rsidR="00914121" w:rsidRPr="00DB4569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6568A349" w14:textId="77777777" w:rsidR="00914121" w:rsidRPr="00DB4569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7A4D05ED" w14:textId="77777777" w:rsidR="001F043B" w:rsidRPr="00DB4569" w:rsidRDefault="001F043B" w:rsidP="0053739F">
            <w:pPr>
              <w:pStyle w:val="Texte-FonctionPrnomNOM"/>
              <w:rPr>
                <w:rFonts w:cstheme="minorHAnsi"/>
              </w:rPr>
            </w:pPr>
            <w:r w:rsidRPr="00DB4569">
              <w:rPr>
                <w:rFonts w:cstheme="minorHAnsi"/>
              </w:rPr>
              <w:t xml:space="preserve">Fait à Montpellier, le </w:t>
            </w:r>
            <w:r w:rsidRPr="00DB4569">
              <w:rPr>
                <w:rFonts w:cstheme="minorHAnsi"/>
                <w:highlight w:val="yellow"/>
              </w:rPr>
              <w:t>XXX</w:t>
            </w:r>
          </w:p>
          <w:p w14:paraId="77E95034" w14:textId="77777777" w:rsidR="00AB25AF" w:rsidRPr="00DB4569" w:rsidRDefault="002771B4" w:rsidP="0053739F">
            <w:pPr>
              <w:pStyle w:val="Texte-FonctionPrnomNOM"/>
              <w:rPr>
                <w:rFonts w:cstheme="minorHAnsi"/>
              </w:rPr>
            </w:pPr>
            <w:r w:rsidRPr="00DB4569">
              <w:rPr>
                <w:rFonts w:cstheme="minorHAnsi"/>
              </w:rPr>
              <w:t>Le Procureur de la République</w:t>
            </w:r>
          </w:p>
          <w:p w14:paraId="4CB6C583" w14:textId="77777777" w:rsidR="0053739F" w:rsidRPr="00DB4569" w:rsidRDefault="00AB25AF" w:rsidP="0053739F">
            <w:pPr>
              <w:pStyle w:val="Texte-FonctionPrnomNOM"/>
              <w:rPr>
                <w:rFonts w:cstheme="minorHAnsi"/>
              </w:rPr>
            </w:pPr>
            <w:r w:rsidRPr="00DB4569">
              <w:rPr>
                <w:rFonts w:cstheme="minorHAnsi"/>
              </w:rPr>
              <w:t>près le Tribunal judiciaire</w:t>
            </w:r>
            <w:r w:rsidR="001F043B" w:rsidRPr="00DB4569">
              <w:rPr>
                <w:rFonts w:cstheme="minorHAnsi"/>
              </w:rPr>
              <w:t xml:space="preserve"> de Montpellier</w:t>
            </w:r>
            <w:r w:rsidR="0053739F" w:rsidRPr="00DB4569">
              <w:rPr>
                <w:rFonts w:cstheme="minorHAnsi"/>
              </w:rPr>
              <w:t>,</w:t>
            </w:r>
          </w:p>
          <w:p w14:paraId="1AC41EB7" w14:textId="77777777" w:rsidR="0053739F" w:rsidRPr="00DB4569" w:rsidRDefault="0053739F" w:rsidP="0053739F">
            <w:pPr>
              <w:pStyle w:val="Texte-FonctionPrnomNOM"/>
              <w:rPr>
                <w:rFonts w:cstheme="minorHAnsi"/>
              </w:rPr>
            </w:pPr>
          </w:p>
          <w:p w14:paraId="70DB0A13" w14:textId="6BDCC153" w:rsidR="00EC74D5" w:rsidRPr="00DB4569" w:rsidRDefault="00456E51" w:rsidP="00914121">
            <w:pPr>
              <w:pStyle w:val="Texte-FonctionPrnomNOM"/>
              <w:rPr>
                <w:rFonts w:cstheme="minorHAnsi"/>
              </w:rPr>
            </w:pPr>
            <w:r>
              <w:rPr>
                <w:rFonts w:cstheme="minorHAnsi"/>
              </w:rPr>
              <w:t>Thierry LESCOUARC’H</w:t>
            </w:r>
          </w:p>
          <w:p w14:paraId="1E1E7291" w14:textId="77777777" w:rsidR="001F043B" w:rsidRPr="00DB4569" w:rsidRDefault="001F043B" w:rsidP="00914121">
            <w:pPr>
              <w:pStyle w:val="Texte-FonctionPrnomNOM"/>
              <w:rPr>
                <w:rFonts w:cstheme="minorHAnsi"/>
              </w:rPr>
            </w:pPr>
            <w:r w:rsidRPr="00DB4569">
              <w:rPr>
                <w:rFonts w:cstheme="minorHAnsi"/>
                <w:highlight w:val="yellow"/>
              </w:rPr>
              <w:t>Signature</w:t>
            </w:r>
          </w:p>
        </w:tc>
      </w:tr>
      <w:tr w:rsidR="00EC74D5" w:rsidRPr="00DB4569" w14:paraId="6E7E6DE6" w14:textId="77777777" w:rsidTr="00914121">
        <w:trPr>
          <w:trHeight w:val="203"/>
        </w:trPr>
        <w:tc>
          <w:tcPr>
            <w:tcW w:w="9497" w:type="dxa"/>
            <w:gridSpan w:val="3"/>
          </w:tcPr>
          <w:p w14:paraId="4172DC69" w14:textId="77777777" w:rsidR="00EC74D5" w:rsidRPr="00DB4569" w:rsidRDefault="00EC74D5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DB4569" w14:paraId="726CCD2F" w14:textId="77777777" w:rsidTr="00B333D4">
        <w:trPr>
          <w:trHeight w:hRule="exact" w:val="777"/>
        </w:trPr>
        <w:tc>
          <w:tcPr>
            <w:tcW w:w="9582" w:type="dxa"/>
          </w:tcPr>
          <w:p w14:paraId="034B14E2" w14:textId="77777777" w:rsidR="009B0902" w:rsidRPr="00DB4569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14:paraId="53086EEC" w14:textId="77777777" w:rsidR="00B0019E" w:rsidRPr="00DB4569" w:rsidRDefault="00B0019E" w:rsidP="00914121">
      <w:pPr>
        <w:pStyle w:val="Texte-FonctionPrnomNOM"/>
        <w:ind w:left="0"/>
        <w:rPr>
          <w:rFonts w:cstheme="minorHAnsi"/>
        </w:rPr>
      </w:pPr>
    </w:p>
    <w:sectPr w:rsidR="00B0019E" w:rsidRPr="00DB4569" w:rsidSect="00934446">
      <w:headerReference w:type="default" r:id="rId7"/>
      <w:headerReference w:type="first" r:id="rId8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B56B" w14:textId="77777777" w:rsidR="00B82716" w:rsidRDefault="00B82716" w:rsidP="00BB63D0">
      <w:r>
        <w:separator/>
      </w:r>
    </w:p>
    <w:p w14:paraId="6C719852" w14:textId="77777777" w:rsidR="00B82716" w:rsidRDefault="00B82716"/>
  </w:endnote>
  <w:endnote w:type="continuationSeparator" w:id="0">
    <w:p w14:paraId="19E6958B" w14:textId="77777777" w:rsidR="00B82716" w:rsidRDefault="00B82716" w:rsidP="00BB63D0">
      <w:r>
        <w:continuationSeparator/>
      </w:r>
    </w:p>
    <w:p w14:paraId="3E03BF13" w14:textId="77777777" w:rsidR="00B82716" w:rsidRDefault="00B82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748F3" w14:textId="77777777" w:rsidR="00B82716" w:rsidRDefault="00B82716" w:rsidP="00BB63D0">
      <w:r>
        <w:separator/>
      </w:r>
    </w:p>
    <w:p w14:paraId="77F66585" w14:textId="77777777" w:rsidR="00B82716" w:rsidRDefault="00B82716"/>
  </w:footnote>
  <w:footnote w:type="continuationSeparator" w:id="0">
    <w:p w14:paraId="4C4F3033" w14:textId="77777777" w:rsidR="00B82716" w:rsidRDefault="00B82716" w:rsidP="00BB63D0">
      <w:r>
        <w:continuationSeparator/>
      </w:r>
    </w:p>
    <w:p w14:paraId="14F8F616" w14:textId="77777777" w:rsidR="00B82716" w:rsidRDefault="00B827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14:paraId="266D7C48" w14:textId="77777777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14:paraId="3C5F1320" w14:textId="77777777" w:rsidR="0024473D" w:rsidRPr="00331FED" w:rsidRDefault="0024473D" w:rsidP="0024473D"/>
      </w:tc>
    </w:tr>
    <w:tr w:rsidR="0024473D" w:rsidRPr="00B465C6" w14:paraId="7D87EF61" w14:textId="77777777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14:paraId="51459ED6" w14:textId="77777777"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7C2EC19C" wp14:editId="28C67E2D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14:paraId="76EB58EC" w14:textId="77777777"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F96C9A">
            <w:rPr>
              <w:noProof/>
              <w:lang w:val="fr-FR"/>
            </w:rPr>
            <w:t>VILLE DE MONTPELLIER</w:t>
          </w:r>
          <w:r>
            <w:fldChar w:fldCharType="end"/>
          </w:r>
        </w:p>
        <w:p w14:paraId="3DBF4621" w14:textId="77777777"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F96C9A">
            <w:rPr>
              <w:noProof/>
              <w:lang w:val="fr-FR"/>
            </w:rPr>
            <w:t>1, place Georges Frêche - 34267 Montpellier Cedex 2 - Tél. : 04 67 34 70 00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14:paraId="6DF22525" w14:textId="77777777"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771B4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14:paraId="44914498" w14:textId="77777777" w:rsidTr="00B333D4">
      <w:trPr>
        <w:trHeight w:hRule="exact" w:val="777"/>
      </w:trPr>
      <w:tc>
        <w:tcPr>
          <w:tcW w:w="9582" w:type="dxa"/>
          <w:gridSpan w:val="3"/>
        </w:tcPr>
        <w:p w14:paraId="62F74EA7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14015297" w14:textId="77777777" w:rsidR="00ED062F" w:rsidRPr="00B465C6" w:rsidRDefault="00ED062F">
    <w:pPr>
      <w:pStyle w:val="En-tte"/>
      <w:rPr>
        <w:lang w:val="en-US"/>
      </w:rPr>
    </w:pPr>
  </w:p>
  <w:p w14:paraId="11CA1664" w14:textId="77777777"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E4634" w14:textId="77777777" w:rsidR="00B465C6" w:rsidRPr="00A7377A" w:rsidRDefault="00A7377A" w:rsidP="00A7377A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E34B9A" wp14:editId="67D8492E">
              <wp:simplePos x="0" y="0"/>
              <wp:positionH relativeFrom="column">
                <wp:posOffset>31750</wp:posOffset>
              </wp:positionH>
              <wp:positionV relativeFrom="paragraph">
                <wp:posOffset>74295</wp:posOffset>
              </wp:positionV>
              <wp:extent cx="1363980" cy="1356360"/>
              <wp:effectExtent l="0" t="0" r="7620" b="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3980" cy="13563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F7C5BAD" w14:textId="77777777" w:rsidR="00A7377A" w:rsidRDefault="001F043B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 wp14:anchorId="079496A6" wp14:editId="6A6414C6">
                                <wp:extent cx="1174750" cy="952500"/>
                                <wp:effectExtent l="0" t="0" r="6350" b="0"/>
                                <wp:docPr id="1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1_min_justice_2020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4750" cy="9525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margin-left:2.5pt;margin-top:5.85pt;width:107.4pt;height:10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" fillcolor="white [3201]" stroked="f" strokeweight=".5pt">
              <v:textbox>
                <w:txbxContent>
                  <w:p w:rsidR="00A7377A" w:rsidRDefault="001F043B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1174750" cy="952500"/>
                          <wp:effectExtent l="0" t="0" r="6350" b="0"/>
                          <wp:docPr id="1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1_min_justice_2020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74750" cy="9525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339"/>
    <w:rsid w:val="00006695"/>
    <w:rsid w:val="00010CEE"/>
    <w:rsid w:val="00022858"/>
    <w:rsid w:val="00051B60"/>
    <w:rsid w:val="00067062"/>
    <w:rsid w:val="000971EF"/>
    <w:rsid w:val="000A0BA0"/>
    <w:rsid w:val="00137ABD"/>
    <w:rsid w:val="001409CE"/>
    <w:rsid w:val="001547F8"/>
    <w:rsid w:val="0015622F"/>
    <w:rsid w:val="001735A9"/>
    <w:rsid w:val="001A625E"/>
    <w:rsid w:val="001D3547"/>
    <w:rsid w:val="001E5A72"/>
    <w:rsid w:val="001F043B"/>
    <w:rsid w:val="0020230D"/>
    <w:rsid w:val="002054B7"/>
    <w:rsid w:val="0022319A"/>
    <w:rsid w:val="0024473D"/>
    <w:rsid w:val="002654A8"/>
    <w:rsid w:val="002771B4"/>
    <w:rsid w:val="002928FF"/>
    <w:rsid w:val="002B1D15"/>
    <w:rsid w:val="002B2C43"/>
    <w:rsid w:val="00316C7E"/>
    <w:rsid w:val="00331FED"/>
    <w:rsid w:val="00335F96"/>
    <w:rsid w:val="00344A6C"/>
    <w:rsid w:val="00350BE0"/>
    <w:rsid w:val="0035422D"/>
    <w:rsid w:val="003B30BD"/>
    <w:rsid w:val="003B3B00"/>
    <w:rsid w:val="003D60CA"/>
    <w:rsid w:val="003F64FE"/>
    <w:rsid w:val="00400EE5"/>
    <w:rsid w:val="00427DAA"/>
    <w:rsid w:val="00445ECC"/>
    <w:rsid w:val="00455F20"/>
    <w:rsid w:val="00456E51"/>
    <w:rsid w:val="00460C5D"/>
    <w:rsid w:val="004D7610"/>
    <w:rsid w:val="00506D76"/>
    <w:rsid w:val="0053739F"/>
    <w:rsid w:val="005709C5"/>
    <w:rsid w:val="00581C0F"/>
    <w:rsid w:val="005A237C"/>
    <w:rsid w:val="005C6229"/>
    <w:rsid w:val="005E4CE5"/>
    <w:rsid w:val="00602F2B"/>
    <w:rsid w:val="00617F03"/>
    <w:rsid w:val="00651597"/>
    <w:rsid w:val="00654AB0"/>
    <w:rsid w:val="00702230"/>
    <w:rsid w:val="00715BAE"/>
    <w:rsid w:val="00756C68"/>
    <w:rsid w:val="007635D2"/>
    <w:rsid w:val="007906CF"/>
    <w:rsid w:val="007946BA"/>
    <w:rsid w:val="007A0982"/>
    <w:rsid w:val="007F1FCF"/>
    <w:rsid w:val="00800E36"/>
    <w:rsid w:val="00826195"/>
    <w:rsid w:val="008401DB"/>
    <w:rsid w:val="0088734B"/>
    <w:rsid w:val="008D1DCC"/>
    <w:rsid w:val="00901CAF"/>
    <w:rsid w:val="00914121"/>
    <w:rsid w:val="00934446"/>
    <w:rsid w:val="009531B7"/>
    <w:rsid w:val="00961A38"/>
    <w:rsid w:val="009674DD"/>
    <w:rsid w:val="0099504F"/>
    <w:rsid w:val="00996CDC"/>
    <w:rsid w:val="009B0902"/>
    <w:rsid w:val="00A543DB"/>
    <w:rsid w:val="00A7377A"/>
    <w:rsid w:val="00A8094E"/>
    <w:rsid w:val="00AB25AF"/>
    <w:rsid w:val="00AC1DFD"/>
    <w:rsid w:val="00AD4A1C"/>
    <w:rsid w:val="00AE653D"/>
    <w:rsid w:val="00B0019E"/>
    <w:rsid w:val="00B12006"/>
    <w:rsid w:val="00B22772"/>
    <w:rsid w:val="00B27140"/>
    <w:rsid w:val="00B465C6"/>
    <w:rsid w:val="00B82716"/>
    <w:rsid w:val="00BB63D0"/>
    <w:rsid w:val="00C03BC5"/>
    <w:rsid w:val="00C16FDC"/>
    <w:rsid w:val="00C24BAC"/>
    <w:rsid w:val="00C27FFC"/>
    <w:rsid w:val="00C45E32"/>
    <w:rsid w:val="00C74DCA"/>
    <w:rsid w:val="00C77166"/>
    <w:rsid w:val="00C87F24"/>
    <w:rsid w:val="00C95E69"/>
    <w:rsid w:val="00D11DF0"/>
    <w:rsid w:val="00D409C3"/>
    <w:rsid w:val="00D80973"/>
    <w:rsid w:val="00D91CBE"/>
    <w:rsid w:val="00DA0339"/>
    <w:rsid w:val="00DA63AC"/>
    <w:rsid w:val="00DB4569"/>
    <w:rsid w:val="00DE3030"/>
    <w:rsid w:val="00E126EB"/>
    <w:rsid w:val="00E36AB7"/>
    <w:rsid w:val="00E75BCE"/>
    <w:rsid w:val="00E80C7F"/>
    <w:rsid w:val="00EB77C9"/>
    <w:rsid w:val="00EC74D5"/>
    <w:rsid w:val="00ED062F"/>
    <w:rsid w:val="00EE405F"/>
    <w:rsid w:val="00F00E03"/>
    <w:rsid w:val="00F23648"/>
    <w:rsid w:val="00F31AD5"/>
    <w:rsid w:val="00F538C5"/>
    <w:rsid w:val="00F96C9A"/>
    <w:rsid w:val="00FB2817"/>
    <w:rsid w:val="00FC4387"/>
    <w:rsid w:val="00FE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6BFB689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1D7C1-A691-47E9-B907-B4E6BD58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6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8</cp:revision>
  <cp:lastPrinted>2018-08-01T06:31:00Z</cp:lastPrinted>
  <dcterms:created xsi:type="dcterms:W3CDTF">2020-12-15T16:07:00Z</dcterms:created>
  <dcterms:modified xsi:type="dcterms:W3CDTF">2026-05-26T16:42:00Z</dcterms:modified>
</cp:coreProperties>
</file>